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C878C0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8025A2C" wp14:editId="6D4A416B">
                <wp:simplePos x="0" y="0"/>
                <wp:positionH relativeFrom="column">
                  <wp:posOffset>4757376</wp:posOffset>
                </wp:positionH>
                <wp:positionV relativeFrom="paragraph">
                  <wp:posOffset>161925</wp:posOffset>
                </wp:positionV>
                <wp:extent cx="1814874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4874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6163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06-0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09 de junio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025A2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74.6pt;margin-top:12.75pt;width:142.9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1edtgIAALs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" filled="f" stroked="f">
                <v:textbox>
                  <w:txbxContent>
                    <w:p w:rsidR="0026335F" w:rsidRPr="0026335F" w:rsidRDefault="0086163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06-0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09 de junio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093D925E" wp14:editId="1A24D5F3">
                <wp:simplePos x="0" y="0"/>
                <wp:positionH relativeFrom="column">
                  <wp:posOffset>4538345</wp:posOffset>
                </wp:positionH>
                <wp:positionV relativeFrom="paragraph">
                  <wp:posOffset>-590550</wp:posOffset>
                </wp:positionV>
                <wp:extent cx="1791970" cy="701040"/>
                <wp:effectExtent l="19050" t="0" r="1778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1970" cy="701040"/>
                          <a:chOff x="12588" y="523"/>
                          <a:chExt cx="2822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588" y="561"/>
                            <a:ext cx="2765" cy="968"/>
                            <a:chOff x="8858" y="720"/>
                            <a:chExt cx="2302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58" y="1077"/>
                              <a:ext cx="2302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5E7F0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SDS-</w:t>
                                    </w:r>
                                    <w:r w:rsidR="00861633">
                                      <w:rPr>
                                        <w:rStyle w:val="Style2"/>
                                      </w:rPr>
                                      <w:t>CCC-CP-2020-0004</w:t>
                                    </w:r>
                                  </w:p>
                                </w:sdtContent>
                              </w:sdt>
                              <w:p w:rsidR="00134AE8" w:rsidRDefault="00134AE8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3D925E" id="Group 21" o:spid="_x0000_s1027" style="position:absolute;margin-left:357.35pt;margin-top:-46.5pt;width:141.1pt;height:55.2pt;z-index:251659776" coordorigin="12588,523" coordsize="2822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588;top:561;width:2765;height:968" coordorigin="8858,720" coordsize="2302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8858;top:1077;width:2302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5E7F0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SDS-</w:t>
                              </w:r>
                              <w:r w:rsidR="00861633">
                                <w:rPr>
                                  <w:rStyle w:val="Style2"/>
                                </w:rPr>
                                <w:t>CCC-CP-2020-0004</w:t>
                              </w:r>
                            </w:p>
                          </w:sdtContent>
                        </w:sdt>
                        <w:p w:rsidR="00134AE8" w:rsidRDefault="00134AE8"/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2308ECA" wp14:editId="6BE2A81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08ECA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2S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F2A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71581402" wp14:editId="5B0488D6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73225E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3225E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F627E8" wp14:editId="1F65B365">
                                      <wp:extent cx="845820" cy="724989"/>
                                      <wp:effectExtent l="0" t="0" r="0" b="0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72498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73225E">
                          <w:pPr>
                            <w:rPr>
                              <w:lang w:val="en-US"/>
                            </w:rPr>
                          </w:pPr>
                          <w:r w:rsidRPr="0073225E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F627E8" wp14:editId="1F65B365">
                                <wp:extent cx="845820" cy="724989"/>
                                <wp:effectExtent l="0" t="0" r="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72498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34AE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61633">
                              <w:fldChar w:fldCharType="begin"/>
                            </w:r>
                            <w:r w:rsidR="00861633">
                              <w:instrText xml:space="preserve"> NUMPAGES   \* MERGEFORMAT </w:instrText>
                            </w:r>
                            <w:r w:rsidR="00861633">
                              <w:fldChar w:fldCharType="separate"/>
                            </w:r>
                            <w:r w:rsidR="00134AE8" w:rsidRPr="00134AE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6163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34AE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61633">
                        <w:fldChar w:fldCharType="begin"/>
                      </w:r>
                      <w:r w:rsidR="00861633">
                        <w:instrText xml:space="preserve"> NUMPAGES   \* MERGEFORMAT </w:instrText>
                      </w:r>
                      <w:r w:rsidR="00861633">
                        <w:fldChar w:fldCharType="separate"/>
                      </w:r>
                      <w:r w:rsidR="00134AE8" w:rsidRPr="00134AE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6163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6163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878C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SUPERINTENDENCIA DE SEGUROS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86163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878C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SUPERINTENDENCIA DE SEGUROS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6163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C878C0">
                                  <w:rPr>
                                    <w:rStyle w:val="Style8"/>
                                    <w:smallCaps/>
                                  </w:rPr>
                                  <w:t>DIRECCION GENERAL DE CONTRATACIONES PÚBLICAS</w:t>
                                </w:r>
                              </w:sdtContent>
                            </w:sdt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86163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C878C0">
                            <w:rPr>
                              <w:rStyle w:val="Style8"/>
                              <w:smallCaps/>
                            </w:rPr>
                            <w:t>DIRECCION GENERAL DE CONTRATACIONES PÚBLICAS</w:t>
                          </w:r>
                        </w:sdtContent>
                      </w:sdt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34AE8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70107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5E7F01"/>
    <w:rsid w:val="005F58CF"/>
    <w:rsid w:val="00611A07"/>
    <w:rsid w:val="0062592A"/>
    <w:rsid w:val="006506D0"/>
    <w:rsid w:val="00651E48"/>
    <w:rsid w:val="00666D56"/>
    <w:rsid w:val="006709BC"/>
    <w:rsid w:val="006E5070"/>
    <w:rsid w:val="006F567F"/>
    <w:rsid w:val="00725091"/>
    <w:rsid w:val="0073225E"/>
    <w:rsid w:val="00780880"/>
    <w:rsid w:val="007B0E1F"/>
    <w:rsid w:val="007B6F6F"/>
    <w:rsid w:val="00820C9F"/>
    <w:rsid w:val="0082707E"/>
    <w:rsid w:val="008315B0"/>
    <w:rsid w:val="00861633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193E"/>
    <w:rsid w:val="00C078CB"/>
    <w:rsid w:val="00C22DBE"/>
    <w:rsid w:val="00C27AC7"/>
    <w:rsid w:val="00C5078F"/>
    <w:rsid w:val="00C66D08"/>
    <w:rsid w:val="00C7470C"/>
    <w:rsid w:val="00C878C0"/>
    <w:rsid w:val="00CA0E82"/>
    <w:rsid w:val="00CA164C"/>
    <w:rsid w:val="00CA4661"/>
    <w:rsid w:val="00CE67A3"/>
    <w:rsid w:val="00D1201E"/>
    <w:rsid w:val="00D24FA7"/>
    <w:rsid w:val="00D45A3E"/>
    <w:rsid w:val="00D558E1"/>
    <w:rsid w:val="00D64696"/>
    <w:rsid w:val="00D7710E"/>
    <w:rsid w:val="00D90D49"/>
    <w:rsid w:val="00D9600B"/>
    <w:rsid w:val="00DC5D96"/>
    <w:rsid w:val="00DD4F3E"/>
    <w:rsid w:val="00DF2F96"/>
    <w:rsid w:val="00E13E55"/>
    <w:rsid w:val="00E82502"/>
    <w:rsid w:val="00EA6B34"/>
    <w:rsid w:val="00EA7406"/>
    <w:rsid w:val="00EB5449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7701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6276C11B"/>
  <w15:docId w15:val="{E8759ED2-0581-4F8D-8673-273B827B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DDCE5-BFA0-44F6-BBB8-8D3822C00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1</Pages>
  <Words>128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Lucrecia Taveras</cp:lastModifiedBy>
  <cp:revision>15</cp:revision>
  <cp:lastPrinted>2020-05-13T17:10:00Z</cp:lastPrinted>
  <dcterms:created xsi:type="dcterms:W3CDTF">2019-09-06T18:35:00Z</dcterms:created>
  <dcterms:modified xsi:type="dcterms:W3CDTF">2020-05-28T18:13:00Z</dcterms:modified>
</cp:coreProperties>
</file>